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4D9D6879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B40671" w:rsidRPr="00B15BF2">
        <w:rPr>
          <w:rFonts w:ascii="BIZ UD明朝 Medium" w:eastAsia="BIZ UD明朝 Medium" w:hAnsi="ＭＳ 明朝"/>
          <w:noProof/>
          <w:spacing w:val="16"/>
          <w:sz w:val="21"/>
          <w:szCs w:val="21"/>
        </w:rPr>
        <w:t>超音波画像診断装置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B40671" w:rsidRPr="00B15BF2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6D0F571E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B40671" w:rsidRPr="00B15BF2">
        <w:rPr>
          <w:rFonts w:ascii="BIZ UD明朝 Medium" w:eastAsia="BIZ UD明朝 Medium" w:hAnsi="ＭＳ 明朝"/>
          <w:noProof/>
          <w:spacing w:val="16"/>
          <w:szCs w:val="22"/>
        </w:rPr>
        <w:t>令和８年６月24日（水）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08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741C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80F"/>
    <w:rsid w:val="00771A9B"/>
    <w:rsid w:val="007725E6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776FF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671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97494"/>
    <w:rsid w:val="00BA0350"/>
    <w:rsid w:val="00BA2D6B"/>
    <w:rsid w:val="00BA4A9F"/>
    <w:rsid w:val="00BA55F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257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65</cp:revision>
  <cp:lastPrinted>2025-11-10T09:18:00Z</cp:lastPrinted>
  <dcterms:created xsi:type="dcterms:W3CDTF">2020-01-22T03:01:00Z</dcterms:created>
  <dcterms:modified xsi:type="dcterms:W3CDTF">2026-06-19T01:58:00Z</dcterms:modified>
</cp:coreProperties>
</file>